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5D7F4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rPr>
          <w:u w:val="single"/>
        </w:rPr>
        <w:t>Katherine HOLME</w:t>
      </w:r>
      <w:r>
        <w:t xml:space="preserve">       (fl.1486)</w:t>
      </w:r>
    </w:p>
    <w:p w14:paraId="124A9F42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>of Swine, East Riding of Yorkshire.</w:t>
      </w:r>
    </w:p>
    <w:p w14:paraId="53CC64DE" w14:textId="77777777" w:rsidR="00AD6216" w:rsidRDefault="00AD6216" w:rsidP="00AD6216">
      <w:pPr>
        <w:pStyle w:val="NoSpacing"/>
        <w:tabs>
          <w:tab w:val="left" w:pos="1440"/>
        </w:tabs>
        <w:jc w:val="both"/>
      </w:pPr>
    </w:p>
    <w:p w14:paraId="634673D6" w14:textId="77777777" w:rsidR="00AD6216" w:rsidRDefault="00AD6216" w:rsidP="00AD6216">
      <w:pPr>
        <w:pStyle w:val="NoSpacing"/>
        <w:tabs>
          <w:tab w:val="left" w:pos="1440"/>
        </w:tabs>
        <w:jc w:val="both"/>
      </w:pPr>
    </w:p>
    <w:p w14:paraId="20D6B4C2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>17 Jan.1486</w:t>
      </w:r>
      <w:r>
        <w:tab/>
        <w:t xml:space="preserve">The Vicar of </w:t>
      </w:r>
      <w:proofErr w:type="spellStart"/>
      <w:r>
        <w:t>Bristwick</w:t>
      </w:r>
      <w:proofErr w:type="spellEnd"/>
      <w:r>
        <w:t xml:space="preserve"> was licensed to solemnize her marriage to </w:t>
      </w:r>
    </w:p>
    <w:p w14:paraId="67E12C0C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ab/>
        <w:t xml:space="preserve">Robert Hillyard of </w:t>
      </w:r>
      <w:proofErr w:type="spellStart"/>
      <w:r>
        <w:t>Bristwick</w:t>
      </w:r>
      <w:proofErr w:type="spellEnd"/>
      <w:r>
        <w:t xml:space="preserve">(q.v.) in the chapel of </w:t>
      </w:r>
      <w:proofErr w:type="spellStart"/>
      <w:r>
        <w:t>Nutthall</w:t>
      </w:r>
      <w:proofErr w:type="spellEnd"/>
      <w:r>
        <w:t>.</w:t>
      </w:r>
    </w:p>
    <w:p w14:paraId="4463C3B1" w14:textId="77777777" w:rsidR="00AD6216" w:rsidRDefault="00AD6216" w:rsidP="00AD6216">
      <w:pPr>
        <w:pStyle w:val="NoSpacing"/>
        <w:ind w:left="720" w:firstLine="720"/>
      </w:pPr>
      <w:r>
        <w:t>(“The Register of Thomas Rotherham, Archbishop of York 1480-1500</w:t>
      </w:r>
    </w:p>
    <w:p w14:paraId="42573664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6CE730C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ab/>
        <w:t>p.54).</w:t>
      </w:r>
    </w:p>
    <w:p w14:paraId="5920493B" w14:textId="77777777" w:rsidR="00AD6216" w:rsidRDefault="00AD6216" w:rsidP="00AD6216">
      <w:pPr>
        <w:pStyle w:val="NoSpacing"/>
        <w:tabs>
          <w:tab w:val="left" w:pos="1440"/>
        </w:tabs>
        <w:jc w:val="both"/>
      </w:pPr>
    </w:p>
    <w:p w14:paraId="46A64D47" w14:textId="77777777" w:rsidR="00AD6216" w:rsidRDefault="00AD6216" w:rsidP="00AD6216">
      <w:pPr>
        <w:pStyle w:val="NoSpacing"/>
        <w:tabs>
          <w:tab w:val="left" w:pos="1440"/>
        </w:tabs>
        <w:jc w:val="both"/>
      </w:pPr>
    </w:p>
    <w:p w14:paraId="74EF6565" w14:textId="77777777" w:rsidR="00AD6216" w:rsidRDefault="00AD6216" w:rsidP="00AD6216">
      <w:pPr>
        <w:pStyle w:val="NoSpacing"/>
        <w:tabs>
          <w:tab w:val="left" w:pos="1440"/>
        </w:tabs>
        <w:jc w:val="both"/>
      </w:pPr>
      <w:r>
        <w:t>25 January 2020</w:t>
      </w:r>
    </w:p>
    <w:p w14:paraId="305A11D4" w14:textId="77777777" w:rsidR="006B2F86" w:rsidRPr="00E71FC3" w:rsidRDefault="00AD62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BC411" w14:textId="77777777" w:rsidR="00AD6216" w:rsidRDefault="00AD6216" w:rsidP="00E71FC3">
      <w:pPr>
        <w:spacing w:after="0" w:line="240" w:lineRule="auto"/>
      </w:pPr>
      <w:r>
        <w:separator/>
      </w:r>
    </w:p>
  </w:endnote>
  <w:endnote w:type="continuationSeparator" w:id="0">
    <w:p w14:paraId="52B974EC" w14:textId="77777777" w:rsidR="00AD6216" w:rsidRDefault="00AD62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6B85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B6A7" w14:textId="77777777" w:rsidR="00AD6216" w:rsidRDefault="00AD6216" w:rsidP="00E71FC3">
      <w:pPr>
        <w:spacing w:after="0" w:line="240" w:lineRule="auto"/>
      </w:pPr>
      <w:r>
        <w:separator/>
      </w:r>
    </w:p>
  </w:footnote>
  <w:footnote w:type="continuationSeparator" w:id="0">
    <w:p w14:paraId="53BD3BC4" w14:textId="77777777" w:rsidR="00AD6216" w:rsidRDefault="00AD62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216"/>
    <w:rsid w:val="001A7C09"/>
    <w:rsid w:val="00577BD5"/>
    <w:rsid w:val="006A1F77"/>
    <w:rsid w:val="00733BE7"/>
    <w:rsid w:val="00AB52E8"/>
    <w:rsid w:val="00AD621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6819F"/>
  <w15:chartTrackingRefBased/>
  <w15:docId w15:val="{D4C3C7AE-FE98-4D0C-9959-34B298AD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2020-02-08T17:51:00Z</dcterms:created>
  <dcterms:modified xsi:type="dcterms:W3CDTF">2020-02-08T17:52:00Z</dcterms:modified>
</cp:coreProperties>
</file>